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DF" w:rsidRPr="00516466" w:rsidRDefault="00F86CD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86CDF" w:rsidRPr="00516466" w:rsidRDefault="00F86CD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86CDF" w:rsidRDefault="00F86CD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86CDF" w:rsidRPr="00516466" w:rsidRDefault="00F86CD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86CDF" w:rsidRPr="00DD2718" w:rsidRDefault="00F86CDF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F86CDF" w:rsidRPr="008F48BD" w:rsidRDefault="00F86CDF" w:rsidP="00961B3E">
      <w:pPr>
        <w:pStyle w:val="NormalWeb"/>
        <w:spacing w:before="0" w:beforeAutospacing="0" w:after="0" w:afterAutospacing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ОБЕДИНЕНА БОЖИЯ ЦЪРКВА БОЖИ ДОМ ЕРУСАЛИМ- гр. Куклен и </w:t>
      </w:r>
    </w:p>
    <w:p w:rsidR="00F86CDF" w:rsidRPr="008F48BD" w:rsidRDefault="00F86CDF" w:rsidP="00961B3E">
      <w:pPr>
        <w:pStyle w:val="NormalWeb"/>
        <w:spacing w:before="0" w:beforeAutospacing="0" w:after="0" w:afterAutospacing="0"/>
        <w:rPr>
          <w:rFonts w:ascii="Verdana" w:hAnsi="Verdana"/>
          <w:b/>
          <w:bCs/>
          <w:sz w:val="20"/>
          <w:szCs w:val="20"/>
        </w:rPr>
      </w:pPr>
      <w:r w:rsidRPr="008F48BD">
        <w:rPr>
          <w:rFonts w:ascii="Verdana" w:hAnsi="Verdana"/>
          <w:b/>
          <w:bCs/>
          <w:sz w:val="20"/>
          <w:szCs w:val="20"/>
        </w:rPr>
        <w:t>Стоян</w:t>
      </w:r>
      <w:r>
        <w:rPr>
          <w:rFonts w:ascii="Verdana" w:hAnsi="Verdana"/>
          <w:b/>
          <w:bCs/>
          <w:sz w:val="20"/>
          <w:szCs w:val="20"/>
        </w:rPr>
        <w:t xml:space="preserve"> Здравков Кръстев</w:t>
      </w:r>
    </w:p>
    <w:p w:rsidR="00F86CDF" w:rsidRPr="00335E4B" w:rsidRDefault="00F86CDF" w:rsidP="00961B3E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bCs/>
          <w:sz w:val="20"/>
          <w:szCs w:val="20"/>
        </w:rPr>
        <w:t>гр. Куклен</w:t>
      </w:r>
      <w:r w:rsidRPr="00961B3E">
        <w:rPr>
          <w:rFonts w:ascii="Verdana" w:hAnsi="Verdana"/>
          <w:bCs/>
          <w:sz w:val="20"/>
          <w:szCs w:val="20"/>
        </w:rPr>
        <w:t>, ул.”</w:t>
      </w:r>
      <w:r>
        <w:rPr>
          <w:rFonts w:ascii="Verdana" w:hAnsi="Verdana"/>
          <w:bCs/>
          <w:sz w:val="20"/>
          <w:szCs w:val="20"/>
        </w:rPr>
        <w:t>Добри Чинтулов</w:t>
      </w:r>
      <w:r w:rsidRPr="00961B3E">
        <w:rPr>
          <w:rFonts w:ascii="Verdana" w:hAnsi="Verdana"/>
          <w:bCs/>
          <w:sz w:val="20"/>
          <w:szCs w:val="20"/>
        </w:rPr>
        <w:t xml:space="preserve">” </w:t>
      </w:r>
      <w:r w:rsidRPr="00961B3E">
        <w:rPr>
          <w:rFonts w:ascii="Verdana" w:hAnsi="Verdana"/>
          <w:sz w:val="20"/>
          <w:szCs w:val="20"/>
        </w:rPr>
        <w:t xml:space="preserve">№ </w:t>
      </w:r>
      <w:r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  <w:lang w:val="en-US"/>
        </w:rPr>
        <w:t xml:space="preserve"> </w:t>
      </w:r>
    </w:p>
    <w:p w:rsidR="00F86CDF" w:rsidRPr="006A1C96" w:rsidRDefault="00F86CDF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Община Куклен</w:t>
      </w:r>
    </w:p>
    <w:p w:rsidR="00F86CDF" w:rsidRPr="005F6E0B" w:rsidRDefault="00F86CDF" w:rsidP="00961B3E">
      <w:pPr>
        <w:jc w:val="both"/>
        <w:rPr>
          <w:rFonts w:ascii="Verdana" w:hAnsi="Verdana"/>
          <w:b/>
          <w:color w:val="C0C0C0"/>
          <w:lang w:val="ru-RU"/>
        </w:rPr>
      </w:pPr>
    </w:p>
    <w:p w:rsidR="00F86CDF" w:rsidRPr="00DD2718" w:rsidRDefault="00F86CDF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F86CDF" w:rsidRPr="001301F3" w:rsidRDefault="00F86CD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86CDF" w:rsidRDefault="00F86CDF" w:rsidP="00982B2B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ОВОС-429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02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F86CDF" w:rsidRPr="00961B3E" w:rsidRDefault="00F86CDF" w:rsidP="00982B2B">
      <w:pPr>
        <w:ind w:right="240"/>
        <w:jc w:val="both"/>
        <w:rPr>
          <w:rFonts w:ascii="Verdana" w:hAnsi="Verdana"/>
          <w:bCs/>
        </w:rPr>
      </w:pPr>
      <w:r w:rsidRPr="00C02C90">
        <w:rPr>
          <w:rFonts w:ascii="Verdana" w:hAnsi="Verdana"/>
          <w:b/>
          <w:szCs w:val="28"/>
          <w:lang w:val="ru-RU"/>
        </w:rPr>
        <w:t>“</w:t>
      </w:r>
      <w:r>
        <w:rPr>
          <w:rFonts w:ascii="Verdana" w:hAnsi="Verdana"/>
          <w:b/>
          <w:szCs w:val="28"/>
          <w:lang w:val="ru-RU"/>
        </w:rPr>
        <w:t xml:space="preserve">Изграждане на църква </w:t>
      </w:r>
      <w:r>
        <w:rPr>
          <w:rFonts w:ascii="Verdana" w:hAnsi="Verdana"/>
          <w:b/>
          <w:szCs w:val="28"/>
        </w:rPr>
        <w:t xml:space="preserve"> </w:t>
      </w:r>
      <w:r>
        <w:rPr>
          <w:rFonts w:ascii="Verdana" w:hAnsi="Verdana"/>
          <w:b/>
          <w:szCs w:val="28"/>
          <w:lang w:val="bg-BG"/>
        </w:rPr>
        <w:t xml:space="preserve">и </w:t>
      </w:r>
      <w:r>
        <w:rPr>
          <w:rFonts w:ascii="Verdana" w:hAnsi="Verdana"/>
          <w:b/>
          <w:szCs w:val="28"/>
          <w:lang w:val="ru-RU"/>
        </w:rPr>
        <w:t>жилищно строителство</w:t>
      </w:r>
      <w:r>
        <w:rPr>
          <w:rFonts w:ascii="Verdana" w:hAnsi="Verdana"/>
          <w:b/>
          <w:szCs w:val="28"/>
        </w:rPr>
        <w:t>”</w:t>
      </w:r>
      <w:r>
        <w:rPr>
          <w:rFonts w:ascii="Verdana" w:hAnsi="Verdana"/>
          <w:b/>
          <w:szCs w:val="28"/>
          <w:lang w:val="bg-BG"/>
        </w:rPr>
        <w:t xml:space="preserve">, </w:t>
      </w:r>
      <w:r w:rsidRPr="00DF1699">
        <w:rPr>
          <w:rFonts w:ascii="Verdana" w:hAnsi="Verdana"/>
          <w:szCs w:val="28"/>
          <w:lang w:val="bg-BG"/>
        </w:rPr>
        <w:t>в</w:t>
      </w:r>
      <w:r>
        <w:rPr>
          <w:rFonts w:ascii="Verdana" w:hAnsi="Verdana"/>
          <w:szCs w:val="28"/>
          <w:lang w:val="ru-RU"/>
        </w:rPr>
        <w:t xml:space="preserve"> имот </w:t>
      </w:r>
      <w:r>
        <w:rPr>
          <w:rFonts w:ascii="Verdana" w:hAnsi="Verdana"/>
          <w:bCs/>
          <w:lang w:val="bg-BG"/>
        </w:rPr>
        <w:t>№ 024078, землище на гр. Куклен, местност Шабан дере, община Куклен</w:t>
      </w:r>
      <w:r>
        <w:rPr>
          <w:rFonts w:ascii="Verdana" w:hAnsi="Verdana"/>
          <w:szCs w:val="28"/>
        </w:rPr>
        <w:t>.</w:t>
      </w:r>
    </w:p>
    <w:p w:rsidR="00F86CDF" w:rsidRDefault="00F86CDF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F86CDF" w:rsidRDefault="00F86CDF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F86CDF" w:rsidRDefault="00F86CDF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86CDF" w:rsidRPr="00516466" w:rsidRDefault="00F86CD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86CDF" w:rsidRPr="00516466" w:rsidRDefault="00F86CD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86CDF" w:rsidRPr="00935B24" w:rsidRDefault="00F86CDF" w:rsidP="001A2387">
      <w:pPr>
        <w:spacing w:before="120"/>
        <w:ind w:right="420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F86CDF" w:rsidRPr="00004570" w:rsidRDefault="00F86CDF" w:rsidP="001A2387">
      <w:pPr>
        <w:ind w:right="420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>лагането на разпоредбата на чл.</w:t>
      </w:r>
      <w:r w:rsidRPr="007C3644">
        <w:rPr>
          <w:rFonts w:ascii="Verdana" w:hAnsi="Verdana"/>
          <w:b/>
          <w:lang w:val="bg-BG"/>
        </w:rPr>
        <w:t xml:space="preserve">91, ал.2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F86CDF" w:rsidRPr="00516466" w:rsidRDefault="00F86CDF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86CDF" w:rsidRPr="00516466" w:rsidRDefault="00F86CDF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Куклен.</w:t>
      </w:r>
    </w:p>
    <w:p w:rsidR="00F86CDF" w:rsidRPr="00516466" w:rsidRDefault="00F86CD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86CDF" w:rsidRPr="00516466" w:rsidRDefault="00F86CD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F86CDF" w:rsidRPr="00516466" w:rsidRDefault="00F86CD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86CDF" w:rsidRPr="00516466" w:rsidRDefault="00F86CD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86CDF" w:rsidRPr="00516466" w:rsidRDefault="00F86CD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86CDF" w:rsidRPr="00516466" w:rsidRDefault="00F86CD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F86CDF" w:rsidRPr="00516466" w:rsidRDefault="00F86CD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86CDF" w:rsidRPr="00BD3E37" w:rsidRDefault="00F86CD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0000194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Река Чая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F86CDF" w:rsidRPr="00516466" w:rsidRDefault="00F86CDF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86CDF" w:rsidRPr="00516466" w:rsidRDefault="00F86CD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F86CDF" w:rsidRPr="00516466" w:rsidRDefault="00F86CD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86CDF" w:rsidRPr="00516466" w:rsidRDefault="00F86CD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86CDF" w:rsidRPr="00516466" w:rsidRDefault="00F86CD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86CDF" w:rsidRPr="00516466" w:rsidRDefault="00F86CD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86CDF" w:rsidRDefault="00F86CDF" w:rsidP="00516466">
      <w:pPr>
        <w:ind w:right="566"/>
        <w:jc w:val="both"/>
        <w:rPr>
          <w:rFonts w:ascii="Verdana" w:hAnsi="Verdana"/>
          <w:lang w:val="ru-RU"/>
        </w:rPr>
      </w:pPr>
    </w:p>
    <w:p w:rsidR="00F86CDF" w:rsidRDefault="00F86CDF" w:rsidP="00516466">
      <w:pPr>
        <w:ind w:right="566"/>
        <w:jc w:val="both"/>
        <w:rPr>
          <w:rFonts w:ascii="Verdana" w:hAnsi="Verdana"/>
          <w:lang w:val="ru-RU"/>
        </w:rPr>
      </w:pPr>
    </w:p>
    <w:p w:rsidR="00F86CDF" w:rsidRDefault="00F86CDF" w:rsidP="00516466">
      <w:pPr>
        <w:ind w:right="566"/>
        <w:jc w:val="both"/>
        <w:rPr>
          <w:rFonts w:ascii="Verdana" w:hAnsi="Verdana"/>
          <w:lang w:val="ru-RU"/>
        </w:rPr>
      </w:pPr>
    </w:p>
    <w:p w:rsidR="00F86CDF" w:rsidRPr="00516466" w:rsidRDefault="00F86CDF" w:rsidP="00516466">
      <w:pPr>
        <w:ind w:right="566"/>
        <w:jc w:val="both"/>
        <w:rPr>
          <w:rFonts w:ascii="Verdana" w:hAnsi="Verdana"/>
          <w:lang w:val="ru-RU"/>
        </w:rPr>
      </w:pPr>
    </w:p>
    <w:p w:rsidR="00F86CDF" w:rsidRPr="00516466" w:rsidRDefault="00F86CDF" w:rsidP="006C0EC4">
      <w:pPr>
        <w:ind w:right="240"/>
        <w:jc w:val="both"/>
        <w:rPr>
          <w:rFonts w:ascii="Verdana" w:hAnsi="Verdana"/>
          <w:lang w:val="ru-RU"/>
        </w:rPr>
      </w:pPr>
    </w:p>
    <w:p w:rsidR="00F86CDF" w:rsidRDefault="00F86CD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86CDF" w:rsidRDefault="00F86CDF" w:rsidP="001C479F">
      <w:pPr>
        <w:jc w:val="both"/>
        <w:rPr>
          <w:rFonts w:ascii="Verdana" w:hAnsi="Verdana"/>
          <w:b/>
          <w:lang w:val="ru-RU"/>
        </w:rPr>
      </w:pPr>
    </w:p>
    <w:p w:rsidR="00F86CDF" w:rsidRDefault="00F86CD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86CDF" w:rsidRDefault="00F86CDF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86CDF" w:rsidRDefault="00F86CDF" w:rsidP="001C479F">
      <w:pPr>
        <w:jc w:val="both"/>
        <w:rPr>
          <w:rFonts w:ascii="Verdana" w:hAnsi="Verdana"/>
          <w:i/>
          <w:lang w:val="ru-RU"/>
        </w:rPr>
      </w:pPr>
    </w:p>
    <w:p w:rsidR="00F86CDF" w:rsidRPr="00D31B84" w:rsidRDefault="00F86CDF" w:rsidP="002E0976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      </w:t>
      </w:r>
    </w:p>
    <w:p w:rsidR="00F86CDF" w:rsidRPr="00D31B84" w:rsidRDefault="00F86CDF" w:rsidP="004138ED">
      <w:pPr>
        <w:pStyle w:val="Footer"/>
        <w:tabs>
          <w:tab w:val="left" w:pos="1500"/>
        </w:tabs>
        <w:ind w:left="-540"/>
        <w:jc w:val="both"/>
      </w:pPr>
    </w:p>
    <w:sectPr w:rsidR="00F86CDF" w:rsidRPr="00D31B84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CDF" w:rsidRDefault="00F86CDF">
      <w:r>
        <w:separator/>
      </w:r>
    </w:p>
  </w:endnote>
  <w:endnote w:type="continuationSeparator" w:id="0">
    <w:p w:rsidR="00F86CDF" w:rsidRDefault="00F86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CDF" w:rsidRDefault="00F86CD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F86CDF" w:rsidRDefault="00F86CDF" w:rsidP="0022049F">
                <w:pPr>
                  <w:jc w:val="both"/>
                </w:pPr>
                <w:r w:rsidRPr="009779F2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6CDF" w:rsidRPr="009463AE" w:rsidRDefault="00F86CD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86CDF" w:rsidRDefault="00F86CDF" w:rsidP="0022049F">
    <w:pPr>
      <w:pStyle w:val="Footer"/>
      <w:jc w:val="center"/>
      <w:rPr>
        <w:lang w:val="bg-BG"/>
      </w:rPr>
    </w:pPr>
  </w:p>
  <w:p w:rsidR="00F86CDF" w:rsidRPr="009463AE" w:rsidRDefault="00F86CDF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CDF" w:rsidRDefault="00F86CD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F86CDF" w:rsidRDefault="00F86CDF" w:rsidP="0022049F">
                <w:pPr>
                  <w:jc w:val="both"/>
                </w:pPr>
                <w:r w:rsidRPr="009779F2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6CDF" w:rsidRPr="009463AE" w:rsidRDefault="00F86CD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86CDF" w:rsidRDefault="00F86CDF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CDF" w:rsidRDefault="00F86CDF">
      <w:r>
        <w:separator/>
      </w:r>
    </w:p>
  </w:footnote>
  <w:footnote w:type="continuationSeparator" w:id="0">
    <w:p w:rsidR="00F86CDF" w:rsidRDefault="00F86C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CDF" w:rsidRPr="005B69F7" w:rsidRDefault="00F86CD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F86CDF" w:rsidRPr="005B69F7" w:rsidRDefault="00F86CD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6CDF" w:rsidRPr="003106F6" w:rsidRDefault="00F86CDF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6CDF" w:rsidRPr="00ED1377" w:rsidRDefault="00F86CDF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2387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3D45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0976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5E4B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2F2E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2B5F"/>
    <w:rsid w:val="00553C56"/>
    <w:rsid w:val="00553F40"/>
    <w:rsid w:val="0055488E"/>
    <w:rsid w:val="00555E33"/>
    <w:rsid w:val="00563007"/>
    <w:rsid w:val="00564328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1A3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06124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3E21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7E3"/>
    <w:rsid w:val="00B9580C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45F4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4AA2"/>
    <w:rsid w:val="00F75B71"/>
    <w:rsid w:val="00F75D6C"/>
    <w:rsid w:val="00F77DDF"/>
    <w:rsid w:val="00F86CDF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22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679</Words>
  <Characters>3871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9</cp:revision>
  <cp:lastPrinted>2014-06-11T07:13:00Z</cp:lastPrinted>
  <dcterms:created xsi:type="dcterms:W3CDTF">2014-06-11T06:53:00Z</dcterms:created>
  <dcterms:modified xsi:type="dcterms:W3CDTF">2014-06-11T07:15:00Z</dcterms:modified>
</cp:coreProperties>
</file>